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85pt;height:50.65pt" o:ole="" fillcolor="window">
                  <v:imagedata r:id="rId7" o:title=""/>
                </v:shape>
                <o:OLEObject Type="Embed" ProgID="Word.Picture.8" ShapeID="_x0000_i1025" DrawAspect="Content" ObjectID="_1732968984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55750D" w:rsidRDefault="0098791C" w:rsidP="00DC44D6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55750D" w:rsidRDefault="0055750D">
            <w:r>
              <w:t>декабря</w:t>
            </w:r>
          </w:p>
        </w:tc>
        <w:tc>
          <w:tcPr>
            <w:tcW w:w="992" w:type="dxa"/>
            <w:gridSpan w:val="2"/>
          </w:tcPr>
          <w:p w:rsidR="0034403E" w:rsidRDefault="0067199E" w:rsidP="00422DC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22DC6">
              <w:t>2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38AE" w:rsidRDefault="0098791C">
            <w:r>
              <w:t>99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Москва</w:t>
            </w:r>
            <w:proofErr w:type="spellEnd"/>
          </w:p>
        </w:tc>
      </w:tr>
    </w:tbl>
    <w:bookmarkEnd w:id="0"/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Об объявлении конкурса на замещение вакантных должностей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 xml:space="preserve"> государственной гражданской службы Российской Федерации</w:t>
      </w:r>
      <w:r w:rsidR="007A4E79">
        <w:rPr>
          <w:bCs w:val="0"/>
          <w:sz w:val="24"/>
          <w:szCs w:val="24"/>
        </w:rPr>
        <w:t xml:space="preserve"> и включение в кадровый резерв 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В соответствии с Федеральным законом от </w:t>
      </w:r>
      <w:proofErr w:type="gramStart"/>
      <w:r w:rsidRPr="00422DC6">
        <w:rPr>
          <w:sz w:val="28"/>
          <w:szCs w:val="28"/>
        </w:rPr>
        <w:t>27.07.2004  №</w:t>
      </w:r>
      <w:proofErr w:type="gramEnd"/>
      <w:r w:rsidRPr="00422DC6">
        <w:rPr>
          <w:sz w:val="28"/>
          <w:szCs w:val="28"/>
        </w:rPr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к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1. Объявить конкурс </w:t>
      </w:r>
      <w:r w:rsidRPr="00422DC6">
        <w:rPr>
          <w:b/>
          <w:sz w:val="28"/>
          <w:szCs w:val="28"/>
        </w:rPr>
        <w:t>№</w:t>
      </w:r>
      <w:r w:rsidR="0098791C">
        <w:rPr>
          <w:b/>
          <w:sz w:val="28"/>
          <w:szCs w:val="28"/>
        </w:rPr>
        <w:t>3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r w:rsidRPr="00422DC6">
        <w:rPr>
          <w:sz w:val="28"/>
          <w:szCs w:val="28"/>
          <w:lang w:val="en-US"/>
        </w:rPr>
        <w:t>www</w:t>
      </w:r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nalog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gov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ru</w:t>
      </w:r>
      <w:proofErr w:type="spellEnd"/>
      <w:r w:rsidRPr="00422DC6">
        <w:rPr>
          <w:sz w:val="28"/>
          <w:szCs w:val="28"/>
        </w:rPr>
        <w:t xml:space="preserve"> </w:t>
      </w:r>
      <w:bookmarkStart w:id="3" w:name="_GoBack"/>
      <w:bookmarkEnd w:id="3"/>
      <w:r w:rsidRPr="00422DC6">
        <w:rPr>
          <w:sz w:val="28"/>
          <w:szCs w:val="28"/>
        </w:rPr>
        <w:t>объявление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безопасности (А.А. </w:t>
      </w:r>
      <w:proofErr w:type="spellStart"/>
      <w:r w:rsidRPr="00422DC6">
        <w:rPr>
          <w:sz w:val="28"/>
          <w:szCs w:val="28"/>
        </w:rPr>
        <w:t>Добржицкому</w:t>
      </w:r>
      <w:proofErr w:type="spellEnd"/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DE55BD" w:rsidRPr="00422DC6" w:rsidRDefault="00DE55BD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p w:rsidR="0067199E" w:rsidRDefault="0067199E"/>
    <w:p w:rsidR="00DE55BD" w:rsidRDefault="00DE55BD"/>
    <w:sectPr w:rsidR="00DE55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673C">
      <w:rPr>
        <w:rStyle w:val="a9"/>
        <w:noProof/>
      </w:rPr>
      <w:t>3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15114F"/>
    <w:rsid w:val="001A6B01"/>
    <w:rsid w:val="001E084A"/>
    <w:rsid w:val="0034403E"/>
    <w:rsid w:val="00422DC6"/>
    <w:rsid w:val="004D0D96"/>
    <w:rsid w:val="0051673C"/>
    <w:rsid w:val="0055750D"/>
    <w:rsid w:val="00650C87"/>
    <w:rsid w:val="0067199E"/>
    <w:rsid w:val="006D07DB"/>
    <w:rsid w:val="006F54AC"/>
    <w:rsid w:val="007A4E79"/>
    <w:rsid w:val="0081629F"/>
    <w:rsid w:val="0098791C"/>
    <w:rsid w:val="009F241D"/>
    <w:rsid w:val="00B12E0E"/>
    <w:rsid w:val="00B14003"/>
    <w:rsid w:val="00C52FC8"/>
    <w:rsid w:val="00CB43F5"/>
    <w:rsid w:val="00DC44D6"/>
    <w:rsid w:val="00DE55BD"/>
    <w:rsid w:val="00E36FF7"/>
    <w:rsid w:val="00FB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43</TotalTime>
  <Pages>1</Pages>
  <Words>213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Конина Юлия Андреевна</cp:lastModifiedBy>
  <cp:revision>14</cp:revision>
  <cp:lastPrinted>2022-12-19T11:11:00Z</cp:lastPrinted>
  <dcterms:created xsi:type="dcterms:W3CDTF">2021-09-14T07:47:00Z</dcterms:created>
  <dcterms:modified xsi:type="dcterms:W3CDTF">2022-12-19T12:30:00Z</dcterms:modified>
</cp:coreProperties>
</file>